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98" w:rsidRDefault="00E66B98"/>
    <w:p w:rsidR="00E66B98" w:rsidRDefault="00E66B98" w:rsidP="0073426E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66B98" w:rsidRDefault="00E66B98" w:rsidP="0073426E">
      <w:pPr>
        <w:spacing w:before="120" w:after="120"/>
        <w:ind w:firstLine="8505"/>
        <w:contextualSpacing/>
        <w:jc w:val="center"/>
        <w:rPr>
          <w:sz w:val="28"/>
          <w:szCs w:val="28"/>
        </w:rPr>
      </w:pPr>
    </w:p>
    <w:p w:rsidR="00E66B98" w:rsidRDefault="00E66B98" w:rsidP="0073426E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66B98" w:rsidRDefault="00E66B98" w:rsidP="0073426E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66B98" w:rsidRDefault="00E66B98" w:rsidP="0073426E">
      <w:pPr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Глафировского сельского поселения</w:t>
      </w:r>
    </w:p>
    <w:p w:rsidR="00E66B98" w:rsidRDefault="00E66B98" w:rsidP="0073426E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Щербиновского муниципального района</w:t>
      </w:r>
    </w:p>
    <w:p w:rsidR="00E66B98" w:rsidRDefault="00E66B98" w:rsidP="0073426E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E66B98" w:rsidRDefault="00E66B98" w:rsidP="0073426E">
      <w:pPr>
        <w:tabs>
          <w:tab w:val="left" w:pos="9750"/>
        </w:tabs>
        <w:spacing w:before="120" w:after="120"/>
        <w:ind w:firstLine="850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01.12.2025 № 104</w:t>
      </w:r>
    </w:p>
    <w:p w:rsidR="00E66B98" w:rsidRPr="0073426E" w:rsidRDefault="00E66B98" w:rsidP="0073426E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p w:rsidR="00E66B98" w:rsidRPr="0073426E" w:rsidRDefault="00E66B98" w:rsidP="0073426E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p w:rsidR="00E66B98" w:rsidRDefault="00E66B98" w:rsidP="0073426E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E66B98" w:rsidRDefault="00E66B98" w:rsidP="0073426E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разработку инвестиционной программы межмуниципального общества с ограниченной ответственностью «Щербиновский коммунальщик» по развитию систем холодного водоснабжения</w:t>
      </w:r>
    </w:p>
    <w:p w:rsidR="00E66B98" w:rsidRDefault="00E66B98" w:rsidP="0073426E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0F3DB8">
        <w:rPr>
          <w:b/>
          <w:sz w:val="28"/>
          <w:szCs w:val="28"/>
        </w:rPr>
        <w:t>Глафировско</w:t>
      </w:r>
      <w:r>
        <w:rPr>
          <w:b/>
          <w:sz w:val="28"/>
          <w:szCs w:val="28"/>
        </w:rPr>
        <w:t>м</w:t>
      </w:r>
      <w:r w:rsidRPr="000F3DB8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м</w:t>
      </w:r>
      <w:r w:rsidRPr="000F3DB8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и Щербиновского муниципального района</w:t>
      </w:r>
    </w:p>
    <w:p w:rsidR="00E66B98" w:rsidRDefault="00E66B98" w:rsidP="0073426E">
      <w:pPr>
        <w:spacing w:before="120" w:after="120"/>
        <w:ind w:firstLine="709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Pr="000F3D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целях реконструкции сетей </w:t>
      </w:r>
      <w:r w:rsidRPr="000F3DB8">
        <w:rPr>
          <w:b/>
          <w:sz w:val="28"/>
          <w:szCs w:val="28"/>
        </w:rPr>
        <w:t>на период 2027-2029 годов</w:t>
      </w:r>
    </w:p>
    <w:p w:rsidR="00E66B98" w:rsidRPr="000F3DB8" w:rsidRDefault="00E66B98" w:rsidP="0073426E">
      <w:pPr>
        <w:spacing w:before="120" w:after="120"/>
        <w:ind w:firstLine="709"/>
        <w:contextualSpacing/>
        <w:jc w:val="center"/>
        <w:rPr>
          <w:b/>
          <w:sz w:val="28"/>
          <w:szCs w:val="28"/>
        </w:rPr>
      </w:pPr>
    </w:p>
    <w:p w:rsidR="00E66B98" w:rsidRPr="006A0D11" w:rsidRDefault="00E66B98" w:rsidP="00FC6CA5">
      <w:pPr>
        <w:spacing w:before="120" w:after="120"/>
        <w:ind w:firstLine="709"/>
        <w:contextualSpacing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6"/>
        <w:gridCol w:w="4684"/>
        <w:gridCol w:w="4607"/>
        <w:gridCol w:w="4859"/>
      </w:tblGrid>
      <w:tr w:rsidR="00E66B98" w:rsidRPr="006A0D11" w:rsidTr="001A35C4">
        <w:trPr>
          <w:trHeight w:val="276"/>
          <w:tblHeader/>
        </w:trPr>
        <w:tc>
          <w:tcPr>
            <w:tcW w:w="215" w:type="pct"/>
            <w:vMerge w:val="restart"/>
            <w:noWrap/>
            <w:vAlign w:val="center"/>
          </w:tcPr>
          <w:p w:rsidR="00E66B98" w:rsidRPr="006A0D11" w:rsidRDefault="00E66B98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№ п/п</w:t>
            </w:r>
          </w:p>
        </w:tc>
        <w:tc>
          <w:tcPr>
            <w:tcW w:w="1584" w:type="pct"/>
            <w:vMerge w:val="restart"/>
          </w:tcPr>
          <w:p w:rsidR="00E66B98" w:rsidRDefault="00E66B98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Наименование мероприятия/</w:t>
            </w:r>
          </w:p>
          <w:p w:rsidR="00E66B98" w:rsidRPr="006A0D11" w:rsidRDefault="00E66B98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адрес объекта</w:t>
            </w:r>
          </w:p>
        </w:tc>
        <w:tc>
          <w:tcPr>
            <w:tcW w:w="1558" w:type="pct"/>
            <w:vMerge w:val="restart"/>
            <w:vAlign w:val="center"/>
          </w:tcPr>
          <w:p w:rsidR="00E66B98" w:rsidRPr="006A0D11" w:rsidRDefault="00E66B98" w:rsidP="001A35C4">
            <w:pPr>
              <w:ind w:right="-157"/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Технологическое обоснование</w:t>
            </w:r>
          </w:p>
        </w:tc>
        <w:tc>
          <w:tcPr>
            <w:tcW w:w="1643" w:type="pct"/>
            <w:vMerge w:val="restart"/>
            <w:shd w:val="clear" w:color="000000" w:fill="FFFFFF"/>
            <w:vAlign w:val="center"/>
          </w:tcPr>
          <w:p w:rsidR="00E66B98" w:rsidRPr="006A0D11" w:rsidRDefault="00E66B98" w:rsidP="00C53B8A">
            <w:pPr>
              <w:contextualSpacing/>
              <w:jc w:val="center"/>
              <w:rPr>
                <w:bCs/>
              </w:rPr>
            </w:pPr>
            <w:r w:rsidRPr="006A0D11">
              <w:rPr>
                <w:bCs/>
              </w:rPr>
              <w:t>Выполнение целевых показателей</w:t>
            </w:r>
          </w:p>
        </w:tc>
      </w:tr>
      <w:tr w:rsidR="00E66B98" w:rsidRPr="006A0D11" w:rsidTr="001A35C4">
        <w:trPr>
          <w:trHeight w:val="276"/>
          <w:tblHeader/>
        </w:trPr>
        <w:tc>
          <w:tcPr>
            <w:tcW w:w="215" w:type="pct"/>
            <w:vMerge/>
            <w:vAlign w:val="center"/>
          </w:tcPr>
          <w:p w:rsidR="00E66B98" w:rsidRPr="006A0D11" w:rsidRDefault="00E66B98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84" w:type="pct"/>
            <w:vMerge/>
          </w:tcPr>
          <w:p w:rsidR="00E66B98" w:rsidRPr="006A0D11" w:rsidRDefault="00E66B98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58" w:type="pct"/>
            <w:vMerge/>
            <w:vAlign w:val="center"/>
          </w:tcPr>
          <w:p w:rsidR="00E66B98" w:rsidRPr="006A0D11" w:rsidRDefault="00E66B98" w:rsidP="00C53B8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643" w:type="pct"/>
            <w:vMerge/>
            <w:vAlign w:val="center"/>
          </w:tcPr>
          <w:p w:rsidR="00E66B98" w:rsidRPr="006A0D11" w:rsidRDefault="00E66B98" w:rsidP="00C53B8A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E66B98" w:rsidRPr="006A0D11" w:rsidTr="001A35C4">
        <w:trPr>
          <w:trHeight w:val="20"/>
        </w:trPr>
        <w:tc>
          <w:tcPr>
            <w:tcW w:w="215" w:type="pct"/>
            <w:noWrap/>
            <w:vAlign w:val="center"/>
          </w:tcPr>
          <w:p w:rsidR="00E66B98" w:rsidRPr="00EC33F0" w:rsidRDefault="00E66B98" w:rsidP="00C53B8A">
            <w:pPr>
              <w:contextualSpacing/>
              <w:jc w:val="center"/>
              <w:rPr>
                <w:b/>
                <w:lang w:val="en-US"/>
              </w:rPr>
            </w:pPr>
            <w:r w:rsidRPr="00EC33F0">
              <w:rPr>
                <w:b/>
                <w:lang w:val="en-US"/>
              </w:rPr>
              <w:t>I</w:t>
            </w:r>
          </w:p>
        </w:tc>
        <w:tc>
          <w:tcPr>
            <w:tcW w:w="1584" w:type="pct"/>
          </w:tcPr>
          <w:p w:rsidR="00E66B98" w:rsidRPr="00EC33F0" w:rsidRDefault="00E66B98" w:rsidP="00EC33F0">
            <w:pPr>
              <w:contextualSpacing/>
              <w:rPr>
                <w:b/>
              </w:rPr>
            </w:pPr>
            <w:r w:rsidRPr="00EC33F0">
              <w:rPr>
                <w:b/>
              </w:rPr>
              <w:t>Водоснабжение</w:t>
            </w:r>
          </w:p>
        </w:tc>
        <w:tc>
          <w:tcPr>
            <w:tcW w:w="1558" w:type="pct"/>
            <w:vAlign w:val="center"/>
          </w:tcPr>
          <w:p w:rsidR="00E66B98" w:rsidRPr="006A0D11" w:rsidRDefault="00E66B98" w:rsidP="00C53B8A">
            <w:pPr>
              <w:contextualSpacing/>
              <w:jc w:val="center"/>
            </w:pPr>
          </w:p>
        </w:tc>
        <w:tc>
          <w:tcPr>
            <w:tcW w:w="1643" w:type="pct"/>
            <w:vAlign w:val="center"/>
          </w:tcPr>
          <w:p w:rsidR="00E66B98" w:rsidRPr="006A0D11" w:rsidRDefault="00E66B98" w:rsidP="00C53B8A">
            <w:pPr>
              <w:contextualSpacing/>
              <w:jc w:val="center"/>
            </w:pPr>
          </w:p>
        </w:tc>
      </w:tr>
      <w:tr w:rsidR="00E66B98" w:rsidRPr="006A0D11" w:rsidTr="0052055F">
        <w:trPr>
          <w:trHeight w:val="2243"/>
        </w:trPr>
        <w:tc>
          <w:tcPr>
            <w:tcW w:w="215" w:type="pct"/>
            <w:noWrap/>
            <w:vAlign w:val="center"/>
          </w:tcPr>
          <w:p w:rsidR="00E66B98" w:rsidRPr="006A0D11" w:rsidRDefault="00E66B98" w:rsidP="00C53B8A">
            <w:pPr>
              <w:contextualSpacing/>
              <w:jc w:val="center"/>
            </w:pPr>
            <w:r w:rsidRPr="006A0D11">
              <w:t>1</w:t>
            </w:r>
          </w:p>
        </w:tc>
        <w:tc>
          <w:tcPr>
            <w:tcW w:w="1584" w:type="pct"/>
          </w:tcPr>
          <w:p w:rsidR="00E66B98" w:rsidRDefault="00E66B98" w:rsidP="00C53B8A">
            <w:pPr>
              <w:contextualSpacing/>
              <w:jc w:val="center"/>
            </w:pPr>
          </w:p>
          <w:p w:rsidR="00E66B98" w:rsidRDefault="00E66B98" w:rsidP="00C53B8A">
            <w:pPr>
              <w:contextualSpacing/>
              <w:jc w:val="center"/>
            </w:pPr>
          </w:p>
          <w:p w:rsidR="00E66B98" w:rsidRDefault="00E66B98" w:rsidP="000E17E8">
            <w:pPr>
              <w:contextualSpacing/>
            </w:pPr>
            <w:r w:rsidRPr="00850AF9">
              <w:t>Реконструкция водопроводной сети по ул.</w:t>
            </w:r>
            <w:r>
              <w:t>Ленина от ул.2-ая Пятилетка</w:t>
            </w:r>
            <w:r w:rsidRPr="00850AF9">
              <w:t xml:space="preserve"> до </w:t>
            </w:r>
          </w:p>
          <w:p w:rsidR="00E66B98" w:rsidRPr="00850AF9" w:rsidRDefault="00E66B98" w:rsidP="002A48B0">
            <w:pPr>
              <w:contextualSpacing/>
            </w:pPr>
            <w:r>
              <w:t>ул.Краснопартизанская</w:t>
            </w:r>
            <w:bookmarkStart w:id="0" w:name="_GoBack"/>
            <w:bookmarkEnd w:id="0"/>
            <w:r>
              <w:t>-220м.</w:t>
            </w:r>
          </w:p>
        </w:tc>
        <w:tc>
          <w:tcPr>
            <w:tcW w:w="1558" w:type="pct"/>
            <w:vAlign w:val="center"/>
          </w:tcPr>
          <w:p w:rsidR="00E66B98" w:rsidRPr="006A0D11" w:rsidRDefault="00E66B98" w:rsidP="00C53B8A">
            <w:pPr>
              <w:contextualSpacing/>
              <w:jc w:val="center"/>
            </w:pPr>
            <w:r w:rsidRPr="006A0D11">
              <w:t>Замена изношенных сетей водоснабжения, снижение износа сетей и повышение надежности системы водоснабжения</w:t>
            </w:r>
          </w:p>
        </w:tc>
        <w:tc>
          <w:tcPr>
            <w:tcW w:w="1643" w:type="pct"/>
            <w:vAlign w:val="center"/>
          </w:tcPr>
          <w:p w:rsidR="00E66B98" w:rsidRDefault="00E66B98" w:rsidP="00C53B8A">
            <w:pPr>
              <w:contextualSpacing/>
              <w:jc w:val="center"/>
            </w:pPr>
            <w:r w:rsidRPr="006A0D11">
              <w:t>Снижение уровня потерь воды в сетях, снижение доли сетей, нуждающихся в замене, снижение износа сетей водоснабже</w:t>
            </w:r>
            <w:r>
              <w:t xml:space="preserve">ния, </w:t>
            </w:r>
            <w:r w:rsidRPr="006A0D11">
              <w:t>снижение аварийности, повышение надежности системы водоснабжения, исключение застоев воды в сетях водоснабжения</w:t>
            </w:r>
          </w:p>
          <w:p w:rsidR="00E66B98" w:rsidRDefault="00E66B98" w:rsidP="00C53B8A">
            <w:pPr>
              <w:contextualSpacing/>
              <w:jc w:val="center"/>
            </w:pPr>
          </w:p>
          <w:p w:rsidR="00E66B98" w:rsidRDefault="00E66B98" w:rsidP="00C53B8A">
            <w:pPr>
              <w:contextualSpacing/>
              <w:jc w:val="center"/>
            </w:pPr>
          </w:p>
          <w:p w:rsidR="00E66B98" w:rsidRPr="006A0D11" w:rsidRDefault="00E66B98" w:rsidP="00C53B8A">
            <w:pPr>
              <w:contextualSpacing/>
              <w:jc w:val="center"/>
            </w:pPr>
          </w:p>
        </w:tc>
      </w:tr>
      <w:tr w:rsidR="00E66B98" w:rsidRPr="006A0D11" w:rsidTr="0052055F">
        <w:trPr>
          <w:trHeight w:val="20"/>
        </w:trPr>
        <w:tc>
          <w:tcPr>
            <w:tcW w:w="215" w:type="pct"/>
            <w:noWrap/>
            <w:vAlign w:val="center"/>
          </w:tcPr>
          <w:p w:rsidR="00E66B98" w:rsidRPr="006A0D11" w:rsidRDefault="00E66B98" w:rsidP="00C53B8A">
            <w:pPr>
              <w:contextualSpacing/>
              <w:jc w:val="center"/>
            </w:pPr>
            <w:r w:rsidRPr="006A0D11">
              <w:t>2</w:t>
            </w:r>
          </w:p>
        </w:tc>
        <w:tc>
          <w:tcPr>
            <w:tcW w:w="1584" w:type="pct"/>
          </w:tcPr>
          <w:p w:rsidR="00E66B98" w:rsidRDefault="00E66B98" w:rsidP="002A48B0">
            <w:pPr>
              <w:contextualSpacing/>
            </w:pPr>
          </w:p>
          <w:p w:rsidR="00E66B98" w:rsidRPr="00850AF9" w:rsidRDefault="00E66B98" w:rsidP="002A48B0">
            <w:pPr>
              <w:contextualSpacing/>
            </w:pPr>
            <w:r w:rsidRPr="00850AF9">
              <w:t>Реконструкция водопроводной сети по ул.</w:t>
            </w:r>
            <w:r>
              <w:t>Кирова</w:t>
            </w:r>
            <w:r w:rsidRPr="00850AF9">
              <w:t xml:space="preserve"> от ул.</w:t>
            </w:r>
            <w:r>
              <w:t>Краснопартизанская до ул.Красносадовая-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t>200</w:t>
              </w:r>
              <w:r w:rsidRPr="00850AF9">
                <w:t xml:space="preserve"> м</w:t>
              </w:r>
            </w:smartTag>
          </w:p>
        </w:tc>
        <w:tc>
          <w:tcPr>
            <w:tcW w:w="1558" w:type="pct"/>
            <w:vAlign w:val="center"/>
          </w:tcPr>
          <w:p w:rsidR="00E66B98" w:rsidRDefault="00E66B98" w:rsidP="00C53B8A">
            <w:pPr>
              <w:contextualSpacing/>
              <w:jc w:val="center"/>
            </w:pPr>
          </w:p>
          <w:p w:rsidR="00E66B98" w:rsidRPr="006A0D11" w:rsidRDefault="00E66B98" w:rsidP="00C53B8A">
            <w:pPr>
              <w:contextualSpacing/>
              <w:jc w:val="center"/>
            </w:pPr>
            <w:r w:rsidRPr="006A0D11">
              <w:t>Замена изношенных сетей водоснабжения, снижение износа сетей и повышение надежности системы водоснабжения</w:t>
            </w:r>
          </w:p>
        </w:tc>
        <w:tc>
          <w:tcPr>
            <w:tcW w:w="1643" w:type="pct"/>
            <w:vAlign w:val="center"/>
          </w:tcPr>
          <w:p w:rsidR="00E66B98" w:rsidRDefault="00E66B98" w:rsidP="0052055F">
            <w:pPr>
              <w:contextualSpacing/>
              <w:jc w:val="center"/>
            </w:pPr>
          </w:p>
          <w:p w:rsidR="00E66B98" w:rsidRDefault="00E66B98" w:rsidP="0052055F">
            <w:pPr>
              <w:contextualSpacing/>
              <w:jc w:val="center"/>
            </w:pPr>
            <w:r w:rsidRPr="006A0D11">
              <w:t>Снижение уровня потерь воды в сетях, снижение доли сетей, нуждающихся в замене, снижение износа сетей водоснабже</w:t>
            </w:r>
            <w:r>
              <w:t xml:space="preserve">ния, </w:t>
            </w:r>
            <w:r w:rsidRPr="006A0D11">
              <w:t>снижение аварийности, повышение надежности системы водоснабжения, исключение застоев воды в сетях водоснабжения</w:t>
            </w:r>
          </w:p>
          <w:p w:rsidR="00E66B98" w:rsidRPr="006A0D11" w:rsidRDefault="00E66B98" w:rsidP="0052055F">
            <w:pPr>
              <w:contextualSpacing/>
              <w:jc w:val="center"/>
            </w:pPr>
          </w:p>
        </w:tc>
      </w:tr>
    </w:tbl>
    <w:p w:rsidR="00E66B98" w:rsidRPr="00E00EE3" w:rsidRDefault="00E66B98" w:rsidP="001A35C4">
      <w:pPr>
        <w:adjustRightInd w:val="0"/>
        <w:ind w:left="-567" w:right="-567"/>
        <w:jc w:val="both"/>
      </w:pPr>
    </w:p>
    <w:p w:rsidR="00E66B98" w:rsidRPr="00E00EE3" w:rsidRDefault="00E66B98" w:rsidP="001A35C4">
      <w:pPr>
        <w:adjustRightInd w:val="0"/>
        <w:ind w:left="-567" w:right="-567"/>
        <w:jc w:val="both"/>
      </w:pPr>
    </w:p>
    <w:p w:rsidR="00E66B98" w:rsidRPr="00E00EE3" w:rsidRDefault="00E66B98" w:rsidP="001A35C4">
      <w:pPr>
        <w:adjustRightInd w:val="0"/>
        <w:ind w:left="-567" w:right="-567"/>
        <w:jc w:val="both"/>
      </w:pPr>
    </w:p>
    <w:p w:rsidR="00E66B98" w:rsidRDefault="00E66B98" w:rsidP="0052055F">
      <w:pPr>
        <w:adjustRightInd w:val="0"/>
        <w:ind w:left="-567" w:righ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E66B98" w:rsidRDefault="00E66B98" w:rsidP="0052055F">
      <w:pPr>
        <w:adjustRightInd w:val="0"/>
        <w:ind w:left="-567" w:righ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Глафировского сельского поселения</w:t>
      </w:r>
    </w:p>
    <w:p w:rsidR="00E66B98" w:rsidRDefault="00E66B98" w:rsidP="0052055F">
      <w:pPr>
        <w:adjustRightInd w:val="0"/>
        <w:ind w:left="-567" w:righ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района </w:t>
      </w:r>
    </w:p>
    <w:p w:rsidR="00E66B98" w:rsidRPr="001641E4" w:rsidRDefault="00E66B98" w:rsidP="0052055F">
      <w:pPr>
        <w:adjustRightInd w:val="0"/>
        <w:ind w:left="-567" w:right="-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                                                      А.В. Тищенко</w:t>
      </w:r>
    </w:p>
    <w:sectPr w:rsidR="00E66B98" w:rsidRPr="001641E4" w:rsidSect="009C59D8">
      <w:headerReference w:type="default" r:id="rId6"/>
      <w:pgSz w:w="16838" w:h="11906" w:orient="landscape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B98" w:rsidRDefault="00E66B98" w:rsidP="00895C66">
      <w:r>
        <w:separator/>
      </w:r>
    </w:p>
  </w:endnote>
  <w:endnote w:type="continuationSeparator" w:id="0">
    <w:p w:rsidR="00E66B98" w:rsidRDefault="00E66B98" w:rsidP="00895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B98" w:rsidRDefault="00E66B98" w:rsidP="00895C66">
      <w:r>
        <w:separator/>
      </w:r>
    </w:p>
  </w:footnote>
  <w:footnote w:type="continuationSeparator" w:id="0">
    <w:p w:rsidR="00E66B98" w:rsidRDefault="00E66B98" w:rsidP="00895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B98" w:rsidRDefault="00E66B98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66B98" w:rsidRDefault="00E66B9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9D9"/>
    <w:rsid w:val="0000207C"/>
    <w:rsid w:val="00045131"/>
    <w:rsid w:val="00090F80"/>
    <w:rsid w:val="000C0FF1"/>
    <w:rsid w:val="000E17E8"/>
    <w:rsid w:val="000F3DB8"/>
    <w:rsid w:val="00121F58"/>
    <w:rsid w:val="001641E4"/>
    <w:rsid w:val="001A35C4"/>
    <w:rsid w:val="001C0517"/>
    <w:rsid w:val="0024753D"/>
    <w:rsid w:val="002501E0"/>
    <w:rsid w:val="00250F84"/>
    <w:rsid w:val="00253B11"/>
    <w:rsid w:val="002A48B0"/>
    <w:rsid w:val="002A4A48"/>
    <w:rsid w:val="002C1BFF"/>
    <w:rsid w:val="002C4695"/>
    <w:rsid w:val="002D1B1C"/>
    <w:rsid w:val="002D7C6D"/>
    <w:rsid w:val="003041BF"/>
    <w:rsid w:val="00314627"/>
    <w:rsid w:val="00370098"/>
    <w:rsid w:val="003F0301"/>
    <w:rsid w:val="00422D8E"/>
    <w:rsid w:val="004C00B7"/>
    <w:rsid w:val="004C0600"/>
    <w:rsid w:val="004D4BE8"/>
    <w:rsid w:val="00515DA6"/>
    <w:rsid w:val="0052055F"/>
    <w:rsid w:val="005245E6"/>
    <w:rsid w:val="005E5927"/>
    <w:rsid w:val="005E59A9"/>
    <w:rsid w:val="005F39D9"/>
    <w:rsid w:val="00605222"/>
    <w:rsid w:val="006748DE"/>
    <w:rsid w:val="00676E92"/>
    <w:rsid w:val="006A0D11"/>
    <w:rsid w:val="0073426E"/>
    <w:rsid w:val="0076182D"/>
    <w:rsid w:val="0079043C"/>
    <w:rsid w:val="007C3FFA"/>
    <w:rsid w:val="00850AF9"/>
    <w:rsid w:val="00895C66"/>
    <w:rsid w:val="008B7C2A"/>
    <w:rsid w:val="00912A95"/>
    <w:rsid w:val="00917164"/>
    <w:rsid w:val="009C2F53"/>
    <w:rsid w:val="009C59D8"/>
    <w:rsid w:val="009D255D"/>
    <w:rsid w:val="00A47CC8"/>
    <w:rsid w:val="00A74C90"/>
    <w:rsid w:val="00A76A81"/>
    <w:rsid w:val="00AA3334"/>
    <w:rsid w:val="00B12DB7"/>
    <w:rsid w:val="00B35696"/>
    <w:rsid w:val="00B524CD"/>
    <w:rsid w:val="00B55AEE"/>
    <w:rsid w:val="00BE14C4"/>
    <w:rsid w:val="00BE7996"/>
    <w:rsid w:val="00C11DD1"/>
    <w:rsid w:val="00C53B8A"/>
    <w:rsid w:val="00CD1CE0"/>
    <w:rsid w:val="00D17F6D"/>
    <w:rsid w:val="00D613A3"/>
    <w:rsid w:val="00D945F7"/>
    <w:rsid w:val="00DB60A9"/>
    <w:rsid w:val="00DB7268"/>
    <w:rsid w:val="00DE4312"/>
    <w:rsid w:val="00DE7CF9"/>
    <w:rsid w:val="00E00EE3"/>
    <w:rsid w:val="00E43FA5"/>
    <w:rsid w:val="00E542FF"/>
    <w:rsid w:val="00E66B98"/>
    <w:rsid w:val="00E85682"/>
    <w:rsid w:val="00EC33F0"/>
    <w:rsid w:val="00EE2EBC"/>
    <w:rsid w:val="00FA20CD"/>
    <w:rsid w:val="00FC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5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5C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5C6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5C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5C6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5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1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2</Pages>
  <Words>265</Words>
  <Characters>1515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Татьяна</dc:creator>
  <cp:keywords/>
  <dc:description/>
  <cp:lastModifiedBy>Пользователь</cp:lastModifiedBy>
  <cp:revision>23</cp:revision>
  <cp:lastPrinted>2016-09-01T11:55:00Z</cp:lastPrinted>
  <dcterms:created xsi:type="dcterms:W3CDTF">2020-02-11T13:27:00Z</dcterms:created>
  <dcterms:modified xsi:type="dcterms:W3CDTF">2025-12-14T16:20:00Z</dcterms:modified>
</cp:coreProperties>
</file>